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2EDE8" w14:textId="77777777" w:rsidR="00F23910" w:rsidRDefault="00F23910" w:rsidP="00F239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Matilda KYRKEBY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22CDC1D6" w14:textId="77777777" w:rsidR="00F23910" w:rsidRDefault="00F23910" w:rsidP="00F239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A91FF71" w14:textId="77777777" w:rsidR="00F23910" w:rsidRDefault="00F23910" w:rsidP="00F239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015D94" w14:textId="77777777" w:rsidR="00F23910" w:rsidRDefault="00F23910" w:rsidP="00F239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6FD433" w14:textId="77777777" w:rsidR="00F23910" w:rsidRDefault="00F23910" w:rsidP="00F23910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Oct.1407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5E2C95C5" w14:textId="77777777" w:rsidR="00F23910" w:rsidRDefault="00F23910" w:rsidP="00F23910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p.250)</w:t>
      </w:r>
    </w:p>
    <w:p w14:paraId="6F7AA079" w14:textId="77777777" w:rsidR="00F23910" w:rsidRDefault="00F23910" w:rsidP="00F239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4E6B301A" w14:textId="77777777" w:rsidR="00F23910" w:rsidRDefault="00F23910" w:rsidP="00F239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212FE3" w14:textId="77777777" w:rsidR="00F23910" w:rsidRDefault="00F23910" w:rsidP="00F239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36D427" w14:textId="77777777" w:rsidR="00F23910" w:rsidRDefault="00F23910" w:rsidP="00F239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2022</w:t>
      </w:r>
    </w:p>
    <w:p w14:paraId="2466B96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50923" w14:textId="77777777" w:rsidR="00F23910" w:rsidRDefault="00F23910" w:rsidP="009139A6">
      <w:r>
        <w:separator/>
      </w:r>
    </w:p>
  </w:endnote>
  <w:endnote w:type="continuationSeparator" w:id="0">
    <w:p w14:paraId="1C2662AA" w14:textId="77777777" w:rsidR="00F23910" w:rsidRDefault="00F239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448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A8E4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7B8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2984E" w14:textId="77777777" w:rsidR="00F23910" w:rsidRDefault="00F23910" w:rsidP="009139A6">
      <w:r>
        <w:separator/>
      </w:r>
    </w:p>
  </w:footnote>
  <w:footnote w:type="continuationSeparator" w:id="0">
    <w:p w14:paraId="62C3F63F" w14:textId="77777777" w:rsidR="00F23910" w:rsidRDefault="00F239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7FA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8B2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BDE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91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23910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60531"/>
  <w15:chartTrackingRefBased/>
  <w15:docId w15:val="{439D11BC-7871-4D13-87C1-4D87D634A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91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2022-04-26T09:59:00Z</dcterms:created>
  <dcterms:modified xsi:type="dcterms:W3CDTF">2022-04-26T10:00:00Z</dcterms:modified>
</cp:coreProperties>
</file>